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E79A9" w14:textId="58E9B9A3" w:rsidR="0032118B" w:rsidRDefault="0032118B" w:rsidP="0032118B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487-8</w:t>
      </w:r>
      <w:r>
        <w:t>)</w:t>
      </w:r>
    </w:p>
    <w:p w14:paraId="19DE368B" w14:textId="77777777" w:rsidR="0032118B" w:rsidRDefault="0032118B" w:rsidP="0032118B">
      <w:pPr>
        <w:pStyle w:val="NoSpacing"/>
      </w:pPr>
      <w:r>
        <w:t xml:space="preserve">Vicar of All Saints, Market </w:t>
      </w:r>
      <w:proofErr w:type="spellStart"/>
      <w:r>
        <w:t>Weighton</w:t>
      </w:r>
      <w:proofErr w:type="spellEnd"/>
      <w:r>
        <w:t>, East Riding of Yorkshire.</w:t>
      </w:r>
    </w:p>
    <w:p w14:paraId="7CDF266B" w14:textId="77777777" w:rsidR="0032118B" w:rsidRDefault="0032118B" w:rsidP="0032118B">
      <w:pPr>
        <w:pStyle w:val="NoSpacing"/>
      </w:pPr>
    </w:p>
    <w:p w14:paraId="17D1D25B" w14:textId="77777777" w:rsidR="0032118B" w:rsidRDefault="0032118B" w:rsidP="0032118B">
      <w:pPr>
        <w:pStyle w:val="NoSpacing"/>
      </w:pPr>
    </w:p>
    <w:p w14:paraId="677FADB8" w14:textId="4A5C8158" w:rsidR="0032118B" w:rsidRDefault="0032118B" w:rsidP="0032118B">
      <w:pPr>
        <w:pStyle w:val="NoSpacing"/>
      </w:pPr>
      <w:r>
        <w:t xml:space="preserve">         1487-8</w:t>
      </w:r>
      <w:bookmarkStart w:id="0" w:name="_GoBack"/>
      <w:bookmarkEnd w:id="0"/>
      <w:r>
        <w:tab/>
        <w:t>He was Vicar.</w:t>
      </w:r>
    </w:p>
    <w:p w14:paraId="283862AF" w14:textId="77777777" w:rsidR="0032118B" w:rsidRDefault="0032118B" w:rsidP="0032118B">
      <w:pPr>
        <w:pStyle w:val="NoSpacing"/>
      </w:pPr>
      <w:r>
        <w:tab/>
      </w:r>
      <w:r>
        <w:tab/>
        <w:t>(from information in the church)</w:t>
      </w:r>
    </w:p>
    <w:p w14:paraId="162E8A33" w14:textId="77777777" w:rsidR="0032118B" w:rsidRDefault="0032118B" w:rsidP="0032118B">
      <w:pPr>
        <w:pStyle w:val="NoSpacing"/>
      </w:pPr>
    </w:p>
    <w:p w14:paraId="127889F7" w14:textId="77777777" w:rsidR="0032118B" w:rsidRDefault="0032118B" w:rsidP="0032118B">
      <w:pPr>
        <w:pStyle w:val="NoSpacing"/>
      </w:pPr>
    </w:p>
    <w:p w14:paraId="35518E7D" w14:textId="77777777" w:rsidR="0032118B" w:rsidRPr="00B5409A" w:rsidRDefault="0032118B" w:rsidP="0032118B">
      <w:pPr>
        <w:pStyle w:val="NoSpacing"/>
      </w:pPr>
      <w:r>
        <w:t>26 June 2019</w:t>
      </w:r>
    </w:p>
    <w:p w14:paraId="3562570C" w14:textId="48D9E0B6" w:rsidR="006B2F86" w:rsidRPr="0032118B" w:rsidRDefault="0032118B" w:rsidP="00E71FC3">
      <w:pPr>
        <w:pStyle w:val="NoSpacing"/>
      </w:pPr>
    </w:p>
    <w:sectPr w:rsidR="006B2F86" w:rsidRPr="003211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3FCA7" w14:textId="77777777" w:rsidR="0032118B" w:rsidRDefault="0032118B" w:rsidP="00E71FC3">
      <w:pPr>
        <w:spacing w:after="0" w:line="240" w:lineRule="auto"/>
      </w:pPr>
      <w:r>
        <w:separator/>
      </w:r>
    </w:p>
  </w:endnote>
  <w:endnote w:type="continuationSeparator" w:id="0">
    <w:p w14:paraId="711DF4D9" w14:textId="77777777" w:rsidR="0032118B" w:rsidRDefault="003211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125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25DA" w14:textId="77777777" w:rsidR="0032118B" w:rsidRDefault="0032118B" w:rsidP="00E71FC3">
      <w:pPr>
        <w:spacing w:after="0" w:line="240" w:lineRule="auto"/>
      </w:pPr>
      <w:r>
        <w:separator/>
      </w:r>
    </w:p>
  </w:footnote>
  <w:footnote w:type="continuationSeparator" w:id="0">
    <w:p w14:paraId="3D946AD3" w14:textId="77777777" w:rsidR="0032118B" w:rsidRDefault="003211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8B"/>
    <w:rsid w:val="001A7C09"/>
    <w:rsid w:val="003211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C28E"/>
  <w15:chartTrackingRefBased/>
  <w15:docId w15:val="{BC1D4BF5-5CE1-4965-BFC2-291BF176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2019-06-26T21:11:00Z</dcterms:created>
  <dcterms:modified xsi:type="dcterms:W3CDTF">2019-06-26T21:12:00Z</dcterms:modified>
</cp:coreProperties>
</file>